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92" w:rsidRPr="00E265D5" w:rsidRDefault="00E265D5" w:rsidP="006A142C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Hello Class 3! Today is normally singing assembly so I want you to begin the day by picking a song, join in and sing along!</w:t>
      </w:r>
    </w:p>
    <w:p w:rsidR="006A142C" w:rsidRPr="00E265D5" w:rsidRDefault="006A142C" w:rsidP="005A07A0">
      <w:pPr>
        <w:jc w:val="center"/>
        <w:rPr>
          <w:rFonts w:ascii="Arial Narrow" w:hAnsi="Arial Narrow"/>
          <w:b/>
          <w:u w:val="single"/>
        </w:rPr>
      </w:pPr>
      <w:r w:rsidRPr="00E265D5">
        <w:rPr>
          <w:rFonts w:ascii="Arial Narrow" w:hAnsi="Arial Narrow"/>
          <w:b/>
          <w:u w:val="single"/>
        </w:rPr>
        <w:t>Today’s first lesson is maths.</w:t>
      </w:r>
    </w:p>
    <w:p w:rsidR="006A142C" w:rsidRPr="00E265D5" w:rsidRDefault="006A142C" w:rsidP="006A142C">
      <w:pPr>
        <w:jc w:val="center"/>
        <w:rPr>
          <w:rFonts w:ascii="Arial Narrow" w:hAnsi="Arial Narrow"/>
          <w:b/>
          <w:u w:val="single"/>
        </w:rPr>
      </w:pPr>
      <w:r w:rsidRPr="00E265D5">
        <w:rPr>
          <w:rFonts w:ascii="Arial Narrow" w:hAnsi="Arial Narrow"/>
          <w:b/>
          <w:u w:val="single"/>
        </w:rPr>
        <w:t xml:space="preserve">To warm up our brains I want you to write down </w:t>
      </w:r>
      <w:r w:rsidR="00E265D5">
        <w:rPr>
          <w:rFonts w:ascii="Arial Narrow" w:hAnsi="Arial Narrow"/>
          <w:b/>
          <w:u w:val="single"/>
        </w:rPr>
        <w:t>the name of as many 2D and 3D shapes as you can in 2 minutes.</w:t>
      </w:r>
    </w:p>
    <w:p w:rsidR="006A142C" w:rsidRPr="00E265D5" w:rsidRDefault="006A142C">
      <w:pPr>
        <w:rPr>
          <w:rFonts w:ascii="Arial Narrow" w:hAnsi="Arial Narrow"/>
        </w:rPr>
      </w:pPr>
      <w:r w:rsidRPr="00E265D5">
        <w:rPr>
          <w:rFonts w:ascii="Arial Narrow" w:hAnsi="Arial Narrow"/>
        </w:rPr>
        <w:t>Make sure that you time yourself!</w:t>
      </w:r>
    </w:p>
    <w:p w:rsidR="00D5757E" w:rsidRDefault="00E265D5" w:rsidP="006A142C">
      <w:pPr>
        <w:tabs>
          <w:tab w:val="left" w:pos="1335"/>
        </w:tabs>
        <w:rPr>
          <w:rFonts w:ascii="Arial Narrow" w:hAnsi="Arial Narrow"/>
        </w:rPr>
      </w:pPr>
      <w:r>
        <w:rPr>
          <w:rFonts w:ascii="Arial Narrow" w:hAnsi="Arial Narrow"/>
        </w:rPr>
        <w:t>Today I want you to compare numbers. Work out the answers to the number sentences and then add in the correct symbol. &lt;  &gt;  =</w:t>
      </w:r>
    </w:p>
    <w:p w:rsidR="00E265D5" w:rsidRDefault="00E265D5" w:rsidP="006A142C">
      <w:pPr>
        <w:tabs>
          <w:tab w:val="left" w:pos="1335"/>
        </w:tabs>
        <w:rPr>
          <w:rFonts w:ascii="Arial Narrow" w:hAnsi="Arial Narrow"/>
        </w:rPr>
      </w:pPr>
      <w:r w:rsidRPr="00A32379">
        <w:rPr>
          <w:rFonts w:ascii="Arial Narrow" w:hAnsi="Arial Narrow"/>
          <w:sz w:val="20"/>
          <w:szCs w:val="20"/>
        </w:rPr>
        <w:t>Challenge yourself! Which chilli can you make it to? Begin with yellow and see how far you can get. Be careful…as you get hotter, you have to carry numbers.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3485"/>
        <w:gridCol w:w="3485"/>
        <w:gridCol w:w="3940"/>
      </w:tblGrid>
      <w:tr w:rsidR="00E265D5" w:rsidRPr="00A32379" w:rsidTr="00C02135">
        <w:tc>
          <w:tcPr>
            <w:tcW w:w="3485" w:type="dxa"/>
            <w:shd w:val="clear" w:color="auto" w:fill="FFFF00"/>
          </w:tcPr>
          <w:p w:rsidR="00E265D5" w:rsidRDefault="00C02135" w:rsidP="008A2343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4384" behindDoc="1" locked="0" layoutInCell="1" allowOverlap="1" wp14:anchorId="4BDC8055" wp14:editId="653407CE">
                  <wp:simplePos x="0" y="0"/>
                  <wp:positionH relativeFrom="column">
                    <wp:posOffset>1588770</wp:posOffset>
                  </wp:positionH>
                  <wp:positionV relativeFrom="paragraph">
                    <wp:posOffset>59055</wp:posOffset>
                  </wp:positionV>
                  <wp:extent cx="552450" cy="285115"/>
                  <wp:effectExtent l="0" t="0" r="0" b="635"/>
                  <wp:wrapTight wrapText="bothSides">
                    <wp:wrapPolygon edited="0">
                      <wp:start x="0" y="0"/>
                      <wp:lineTo x="0" y="20205"/>
                      <wp:lineTo x="20855" y="20205"/>
                      <wp:lineTo x="20855" y="0"/>
                      <wp:lineTo x="0" y="0"/>
                    </wp:wrapPolygon>
                  </wp:wrapTight>
                  <wp:docPr id="2" name="Picture 2" descr="http://t1.gstatic.com/images?q=tbn:ANd9GcSh5cIAcmTl-t6KCtM4i4mYwIk4QLxhjoHzexSaAHSZqB2c5UXSOvASwb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Sh5cIAcmTl-t6KCtM4i4mYwIk4QLxhjoHzexSaAHSZqB2c5UXSOvASwb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931" b="20689"/>
                          <a:stretch/>
                        </pic:blipFill>
                        <pic:spPr bwMode="auto">
                          <a:xfrm>
                            <a:off x="0" y="0"/>
                            <a:ext cx="55245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65D5">
              <w:rPr>
                <w:rFonts w:ascii="Arial Narrow" w:hAnsi="Arial Narrow"/>
                <w:sz w:val="20"/>
                <w:szCs w:val="20"/>
              </w:rPr>
              <w:t>Double 12   ______   36 – 10</w:t>
            </w:r>
          </w:p>
          <w:p w:rsidR="00E265D5" w:rsidRDefault="00E265D5" w:rsidP="008A2343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3 x 5 _________ 5 + 10 </w:t>
            </w:r>
          </w:p>
          <w:p w:rsidR="00E265D5" w:rsidRDefault="00E265D5" w:rsidP="008A2343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8 x 3 _________ 3 x 8 </w:t>
            </w:r>
          </w:p>
          <w:p w:rsidR="00E265D5" w:rsidRDefault="00E265D5" w:rsidP="008A2343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Half of 40 _______ Double 15</w:t>
            </w:r>
          </w:p>
          <w:p w:rsidR="00E265D5" w:rsidRPr="00A32379" w:rsidRDefault="00E265D5" w:rsidP="008A2343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134 + 20 ________ 130 + 19</w:t>
            </w:r>
            <w:r w:rsidRPr="00A32379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3485" w:type="dxa"/>
            <w:shd w:val="clear" w:color="auto" w:fill="92D050"/>
          </w:tcPr>
          <w:p w:rsidR="00E265D5" w:rsidRDefault="00C0213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2336" behindDoc="1" locked="0" layoutInCell="1" allowOverlap="1" wp14:anchorId="263E644E" wp14:editId="429AD9D4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81280</wp:posOffset>
                  </wp:positionV>
                  <wp:extent cx="643890" cy="314325"/>
                  <wp:effectExtent l="0" t="0" r="3810" b="9525"/>
                  <wp:wrapTight wrapText="bothSides">
                    <wp:wrapPolygon edited="0">
                      <wp:start x="0" y="0"/>
                      <wp:lineTo x="0" y="20945"/>
                      <wp:lineTo x="21089" y="20945"/>
                      <wp:lineTo x="21089" y="0"/>
                      <wp:lineTo x="0" y="0"/>
                    </wp:wrapPolygon>
                  </wp:wrapTight>
                  <wp:docPr id="8" name="Picture 8" descr="http://t3.gstatic.com/images?q=tbn:ANd9GcR40-Ptcblzq81mpgs-xrRLqoihLeZzMw4oj3hIexFmsW71_22DeFalyQ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3.gstatic.com/images?q=tbn:ANd9GcR40-Ptcblzq81mpgs-xrRLqoihLeZzMw4oj3hIexFmsW71_22DeFalyQ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910" b="15908"/>
                          <a:stretch/>
                        </pic:blipFill>
                        <pic:spPr bwMode="auto">
                          <a:xfrm>
                            <a:off x="0" y="0"/>
                            <a:ext cx="64389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65D5">
              <w:rPr>
                <w:rFonts w:ascii="Arial Narrow" w:hAnsi="Arial Narrow"/>
                <w:sz w:val="20"/>
                <w:szCs w:val="20"/>
              </w:rPr>
              <w:t>Double 20   ______   30 – 10</w:t>
            </w:r>
          </w:p>
          <w:p w:rsidR="00E265D5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3 x 4 _________ ¼ of 20 </w:t>
            </w:r>
          </w:p>
          <w:p w:rsidR="00E265D5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8 x 4 _________ 4 x 8 </w:t>
            </w:r>
          </w:p>
          <w:p w:rsidR="00E265D5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Double 100 _______ 100 + 70 + 25</w:t>
            </w:r>
          </w:p>
          <w:p w:rsidR="00E265D5" w:rsidRPr="00A32379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531 + 20 + 9  ________ 500 + 50 + 10</w:t>
            </w:r>
          </w:p>
        </w:tc>
        <w:tc>
          <w:tcPr>
            <w:tcW w:w="3940" w:type="dxa"/>
            <w:shd w:val="clear" w:color="auto" w:fill="FF0000"/>
          </w:tcPr>
          <w:p w:rsidR="00E265D5" w:rsidRDefault="00C0213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2105E627" wp14:editId="7A5B331E">
                  <wp:simplePos x="0" y="0"/>
                  <wp:positionH relativeFrom="column">
                    <wp:posOffset>1892300</wp:posOffset>
                  </wp:positionH>
                  <wp:positionV relativeFrom="paragraph">
                    <wp:posOffset>63500</wp:posOffset>
                  </wp:positionV>
                  <wp:extent cx="504825" cy="336550"/>
                  <wp:effectExtent l="0" t="0" r="9525" b="6350"/>
                  <wp:wrapTight wrapText="bothSides">
                    <wp:wrapPolygon edited="0">
                      <wp:start x="0" y="0"/>
                      <wp:lineTo x="0" y="20785"/>
                      <wp:lineTo x="21192" y="20785"/>
                      <wp:lineTo x="21192" y="0"/>
                      <wp:lineTo x="0" y="0"/>
                    </wp:wrapPolygon>
                  </wp:wrapTight>
                  <wp:docPr id="10" name="Picture 10" descr="http://t3.gstatic.com/images?q=tbn:ANd9GcQdPB96E9Y34raIJmUXd5glDDskSlbuR9RU47YSugpMl9AQRvODmyH7ei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3.gstatic.com/images?q=tbn:ANd9GcQdPB96E9Y34raIJmUXd5glDDskSlbuR9RU47YSugpMl9AQRvODmyH7ei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65D5">
              <w:rPr>
                <w:rFonts w:ascii="Arial Narrow" w:hAnsi="Arial Narrow"/>
                <w:sz w:val="20"/>
                <w:szCs w:val="20"/>
              </w:rPr>
              <w:t>Double 20</w:t>
            </w:r>
            <w:r w:rsidR="00CD3899">
              <w:rPr>
                <w:rFonts w:ascii="Arial Narrow" w:hAnsi="Arial Narrow"/>
                <w:sz w:val="20"/>
                <w:szCs w:val="20"/>
              </w:rPr>
              <w:t>0</w:t>
            </w:r>
            <w:r w:rsidR="00E265D5">
              <w:rPr>
                <w:rFonts w:ascii="Arial Narrow" w:hAnsi="Arial Narrow"/>
                <w:sz w:val="20"/>
                <w:szCs w:val="20"/>
              </w:rPr>
              <w:t xml:space="preserve">   ______   3</w:t>
            </w:r>
            <w:r w:rsidR="00CD3899">
              <w:rPr>
                <w:rFonts w:ascii="Arial Narrow" w:hAnsi="Arial Narrow"/>
                <w:sz w:val="20"/>
                <w:szCs w:val="20"/>
              </w:rPr>
              <w:t>0</w:t>
            </w:r>
            <w:r w:rsidR="00E265D5">
              <w:rPr>
                <w:rFonts w:ascii="Arial Narrow" w:hAnsi="Arial Narrow"/>
                <w:sz w:val="20"/>
                <w:szCs w:val="20"/>
              </w:rPr>
              <w:t>0 – 10</w:t>
            </w:r>
          </w:p>
          <w:p w:rsidR="00E265D5" w:rsidRDefault="00CD3899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  <w:r w:rsidR="00E265D5">
              <w:rPr>
                <w:rFonts w:ascii="Arial Narrow" w:hAnsi="Arial Narrow"/>
                <w:sz w:val="20"/>
                <w:szCs w:val="20"/>
              </w:rPr>
              <w:t xml:space="preserve"> x 4 _________ </w:t>
            </w:r>
            <w:r>
              <w:rPr>
                <w:rFonts w:ascii="Arial Narrow" w:hAnsi="Arial Narrow"/>
                <w:sz w:val="20"/>
                <w:szCs w:val="20"/>
              </w:rPr>
              <w:t xml:space="preserve">2/4 of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of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64</w:t>
            </w:r>
            <w:r w:rsidR="00E265D5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E265D5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8 x 4 _________ </w:t>
            </w:r>
            <w:r w:rsidR="00CD3899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 x </w:t>
            </w:r>
            <w:r w:rsidR="00CD3899">
              <w:rPr>
                <w:rFonts w:ascii="Arial Narrow" w:hAnsi="Arial Narrow"/>
                <w:sz w:val="20"/>
                <w:szCs w:val="20"/>
              </w:rPr>
              <w:t>16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E265D5" w:rsidRDefault="00E265D5" w:rsidP="00E265D5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Double 1</w:t>
            </w:r>
            <w:r w:rsidR="00CD3899">
              <w:rPr>
                <w:rFonts w:ascii="Arial Narrow" w:hAnsi="Arial Narrow"/>
                <w:sz w:val="20"/>
                <w:szCs w:val="20"/>
              </w:rPr>
              <w:t>50</w:t>
            </w:r>
            <w:r>
              <w:rPr>
                <w:rFonts w:ascii="Arial Narrow" w:hAnsi="Arial Narrow"/>
                <w:sz w:val="20"/>
                <w:szCs w:val="20"/>
              </w:rPr>
              <w:t xml:space="preserve"> _______ 100 </w:t>
            </w:r>
            <w:r w:rsidR="00CD3899">
              <w:rPr>
                <w:rFonts w:ascii="Arial Narrow" w:hAnsi="Arial Narrow"/>
                <w:sz w:val="20"/>
                <w:szCs w:val="20"/>
              </w:rPr>
              <w:t>+ 100 + 100 - 54</w:t>
            </w:r>
          </w:p>
          <w:p w:rsidR="00E265D5" w:rsidRPr="00A32379" w:rsidRDefault="00CD3899" w:rsidP="00CD3899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E265D5">
              <w:rPr>
                <w:rFonts w:ascii="Arial Narrow" w:hAnsi="Arial Narrow"/>
                <w:sz w:val="20"/>
                <w:szCs w:val="20"/>
              </w:rPr>
              <w:t xml:space="preserve">31 + 20 + 9  ________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="00E265D5">
              <w:rPr>
                <w:rFonts w:ascii="Arial Narrow" w:hAnsi="Arial Narrow"/>
                <w:sz w:val="20"/>
                <w:szCs w:val="20"/>
              </w:rPr>
              <w:t xml:space="preserve">00 + </w:t>
            </w:r>
            <w:r>
              <w:rPr>
                <w:rFonts w:ascii="Arial Narrow" w:hAnsi="Arial Narrow"/>
                <w:sz w:val="20"/>
                <w:szCs w:val="20"/>
              </w:rPr>
              <w:t>70 – 20 + 10</w:t>
            </w:r>
          </w:p>
        </w:tc>
      </w:tr>
    </w:tbl>
    <w:p w:rsidR="00E265D5" w:rsidRPr="00E265D5" w:rsidRDefault="00E265D5" w:rsidP="006A142C">
      <w:pPr>
        <w:tabs>
          <w:tab w:val="left" w:pos="1335"/>
        </w:tabs>
        <w:rPr>
          <w:rFonts w:ascii="Arial Narrow" w:hAnsi="Arial Narrow"/>
        </w:rPr>
      </w:pPr>
    </w:p>
    <w:p w:rsidR="00E41E75" w:rsidRPr="00E265D5" w:rsidRDefault="005A07A0" w:rsidP="00D5757E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bookmarkStart w:id="0" w:name="_GoBack"/>
      <w:bookmarkEnd w:id="0"/>
      <w:r w:rsidRPr="00E265D5">
        <w:rPr>
          <w:rFonts w:ascii="Arial Narrow" w:hAnsi="Arial Narrow"/>
          <w:b/>
          <w:u w:val="single"/>
        </w:rPr>
        <w:t>Our next lesson is English.</w:t>
      </w:r>
    </w:p>
    <w:p w:rsidR="00E265D5" w:rsidRPr="00E265D5" w:rsidRDefault="00D53509" w:rsidP="00D5757E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 xml:space="preserve">Today we are going to work on </w:t>
      </w:r>
      <w:r w:rsidR="00E265D5" w:rsidRPr="00E265D5">
        <w:rPr>
          <w:rFonts w:ascii="Arial Narrow" w:hAnsi="Arial Narrow"/>
          <w:b/>
          <w:u w:val="single"/>
        </w:rPr>
        <w:t>answering questions</w:t>
      </w:r>
      <w:r>
        <w:rPr>
          <w:rFonts w:ascii="Arial Narrow" w:hAnsi="Arial Narrow"/>
          <w:b/>
          <w:u w:val="single"/>
        </w:rPr>
        <w:t xml:space="preserve"> in full sentences accurately</w:t>
      </w:r>
      <w:r w:rsidR="00E265D5" w:rsidRPr="00E265D5">
        <w:rPr>
          <w:rFonts w:ascii="Arial Narrow" w:hAnsi="Arial Narrow"/>
          <w:b/>
          <w:u w:val="single"/>
        </w:rPr>
        <w:t>. Watch this short video and then answer the questions.</w:t>
      </w:r>
    </w:p>
    <w:p w:rsidR="00E265D5" w:rsidRPr="00E265D5" w:rsidRDefault="00E265D5" w:rsidP="00D5757E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r w:rsidRPr="00E265D5">
        <w:rPr>
          <w:rFonts w:ascii="Arial Narrow" w:hAnsi="Arial Narrow"/>
          <w:b/>
          <w:u w:val="single"/>
        </w:rPr>
        <w:t>Remember to answer in full sentences.</w:t>
      </w:r>
    </w:p>
    <w:p w:rsidR="00E265D5" w:rsidRPr="00E265D5" w:rsidRDefault="00D53509" w:rsidP="00D5757E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hyperlink r:id="rId8" w:history="1">
        <w:r w:rsidR="00E265D5" w:rsidRPr="00E265D5">
          <w:rPr>
            <w:rStyle w:val="Hyperlink"/>
            <w:rFonts w:ascii="Arial Narrow" w:hAnsi="Arial Narrow"/>
          </w:rPr>
          <w:t>https://www.youtube.com/watch?v=nYwMuM9qFIg</w:t>
        </w:r>
      </w:hyperlink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What type of building is this? </w:t>
      </w:r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What is an orphanage? How do you know? </w:t>
      </w:r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What is the address? </w:t>
      </w:r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What is the notebook for? </w:t>
      </w:r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What is in his bag? </w:t>
      </w:r>
    </w:p>
    <w:p w:rsidR="000A11A2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>What kind of creature is this?</w:t>
      </w:r>
    </w:p>
    <w:p w:rsidR="000B559A" w:rsidRPr="00E265D5" w:rsidRDefault="000A11A2" w:rsidP="00D5757E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 Will he be a friendly or unfriendly creature? What makes you think this?</w:t>
      </w:r>
    </w:p>
    <w:p w:rsidR="000B559A" w:rsidRPr="00E265D5" w:rsidRDefault="000B559A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r w:rsidRPr="00E265D5">
        <w:rPr>
          <w:rFonts w:ascii="Arial Narrow" w:hAnsi="Arial Narrow"/>
          <w:b/>
          <w:u w:val="single"/>
        </w:rPr>
        <w:t>Handwriting</w:t>
      </w:r>
    </w:p>
    <w:p w:rsidR="000B559A" w:rsidRDefault="000F46DD" w:rsidP="00AB639B">
      <w:pPr>
        <w:tabs>
          <w:tab w:val="left" w:pos="1335"/>
        </w:tabs>
        <w:jc w:val="center"/>
        <w:rPr>
          <w:rFonts w:ascii="Arial Narrow" w:hAnsi="Arial Narrow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66C4BF7" wp14:editId="53AB063D">
            <wp:simplePos x="0" y="0"/>
            <wp:positionH relativeFrom="column">
              <wp:posOffset>2324100</wp:posOffset>
            </wp:positionH>
            <wp:positionV relativeFrom="paragraph">
              <wp:posOffset>273685</wp:posOffset>
            </wp:positionV>
            <wp:extent cx="2276475" cy="1552575"/>
            <wp:effectExtent l="0" t="0" r="9525" b="9525"/>
            <wp:wrapTight wrapText="bothSides">
              <wp:wrapPolygon edited="0">
                <wp:start x="0" y="0"/>
                <wp:lineTo x="0" y="21467"/>
                <wp:lineTo x="21510" y="21467"/>
                <wp:lineTo x="21510" y="0"/>
                <wp:lineTo x="0" y="0"/>
              </wp:wrapPolygon>
            </wp:wrapTight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2" t="8333" r="2032"/>
                    <a:stretch/>
                  </pic:blipFill>
                  <pic:spPr bwMode="auto">
                    <a:xfrm>
                      <a:off x="0" y="0"/>
                      <a:ext cx="2276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899">
        <w:rPr>
          <w:rFonts w:ascii="Arial Narrow" w:hAnsi="Arial Narrow"/>
        </w:rPr>
        <w:t>Practise these joins</w:t>
      </w:r>
    </w:p>
    <w:p w:rsidR="00CD3899" w:rsidRDefault="00CD3899" w:rsidP="00AB639B">
      <w:pPr>
        <w:tabs>
          <w:tab w:val="left" w:pos="1335"/>
        </w:tabs>
        <w:jc w:val="center"/>
        <w:rPr>
          <w:rFonts w:ascii="Arial Narrow" w:hAnsi="Arial Narrow"/>
        </w:rPr>
      </w:pPr>
    </w:p>
    <w:p w:rsidR="00CD3899" w:rsidRPr="00E265D5" w:rsidRDefault="00CD3899" w:rsidP="00AB639B">
      <w:pPr>
        <w:tabs>
          <w:tab w:val="left" w:pos="1335"/>
        </w:tabs>
        <w:jc w:val="center"/>
        <w:rPr>
          <w:rFonts w:ascii="Arial Narrow" w:hAnsi="Arial Narrow"/>
        </w:rPr>
      </w:pPr>
    </w:p>
    <w:p w:rsidR="000F46DD" w:rsidRDefault="000F46DD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</w:p>
    <w:p w:rsidR="000F46DD" w:rsidRDefault="000F46DD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</w:p>
    <w:p w:rsidR="000F46DD" w:rsidRDefault="000F46DD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</w:p>
    <w:p w:rsidR="000F46DD" w:rsidRDefault="000F46DD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</w:p>
    <w:p w:rsidR="00A32379" w:rsidRPr="00E265D5" w:rsidRDefault="00AB639B" w:rsidP="00AB639B">
      <w:pPr>
        <w:tabs>
          <w:tab w:val="left" w:pos="1335"/>
        </w:tabs>
        <w:jc w:val="center"/>
        <w:rPr>
          <w:rFonts w:ascii="Arial Narrow" w:hAnsi="Arial Narrow"/>
          <w:b/>
          <w:u w:val="single"/>
        </w:rPr>
      </w:pPr>
      <w:r w:rsidRPr="00E265D5">
        <w:rPr>
          <w:rFonts w:ascii="Arial Narrow" w:hAnsi="Arial Narrow"/>
          <w:b/>
          <w:u w:val="single"/>
        </w:rPr>
        <w:t xml:space="preserve">Our final lesson today is </w:t>
      </w:r>
      <w:r w:rsidR="00CD3899">
        <w:rPr>
          <w:rFonts w:ascii="Arial Narrow" w:hAnsi="Arial Narrow"/>
          <w:b/>
          <w:u w:val="single"/>
        </w:rPr>
        <w:t>PSHE</w:t>
      </w:r>
    </w:p>
    <w:p w:rsidR="00AB639B" w:rsidRPr="00E265D5" w:rsidRDefault="00CD3899" w:rsidP="00A32379">
      <w:pPr>
        <w:tabs>
          <w:tab w:val="left" w:pos="1335"/>
        </w:tabs>
        <w:rPr>
          <w:rFonts w:ascii="Arial Narrow" w:hAnsi="Arial Narrow"/>
        </w:rPr>
      </w:pPr>
      <w:r>
        <w:rPr>
          <w:rFonts w:ascii="Arial Narrow" w:hAnsi="Arial Narrow"/>
        </w:rPr>
        <w:t xml:space="preserve">There is lots going on around the world at the moment. It is important that we are always kind. Today, I want you to create a poster to tell others how we can be kind to each other and make one another smile. </w:t>
      </w:r>
      <w:r w:rsidRPr="00CD3899">
        <w:rPr>
          <w:rFonts w:ascii="Arial Narrow" w:hAnsi="Arial Narrow"/>
        </w:rPr>
        <w:sym w:font="Wingdings" w:char="F04A"/>
      </w:r>
      <w:r w:rsidR="00072FDF">
        <w:rPr>
          <w:rFonts w:ascii="Arial Narrow" w:hAnsi="Arial Narrow"/>
        </w:rPr>
        <w:t xml:space="preserve"> Can you research and find a nice quote to use on your poster?</w:t>
      </w:r>
    </w:p>
    <w:p w:rsidR="00AB639B" w:rsidRPr="00E265D5" w:rsidRDefault="00A32379" w:rsidP="00AB639B">
      <w:pPr>
        <w:tabs>
          <w:tab w:val="left" w:pos="1335"/>
        </w:tabs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Finally….Remember to read for 15 minutes today and </w:t>
      </w:r>
      <w:r w:rsidR="000B559A" w:rsidRPr="00E265D5">
        <w:rPr>
          <w:rFonts w:ascii="Arial Narrow" w:hAnsi="Arial Narrow"/>
        </w:rPr>
        <w:t>practise your challenges</w:t>
      </w:r>
      <w:r w:rsidRPr="00E265D5">
        <w:rPr>
          <w:rFonts w:ascii="Arial Narrow" w:hAnsi="Arial Narrow"/>
        </w:rPr>
        <w:t xml:space="preserve">. Go for a walk or enjoy a run around your garden. </w:t>
      </w:r>
    </w:p>
    <w:p w:rsidR="008508B2" w:rsidRPr="00E265D5" w:rsidRDefault="008508B2" w:rsidP="008508B2">
      <w:pPr>
        <w:tabs>
          <w:tab w:val="left" w:pos="1335"/>
        </w:tabs>
        <w:jc w:val="center"/>
        <w:rPr>
          <w:rFonts w:ascii="Arial Narrow" w:hAnsi="Arial Narrow"/>
        </w:rPr>
      </w:pPr>
      <w:r w:rsidRPr="00E265D5">
        <w:rPr>
          <w:rFonts w:ascii="Arial Narrow" w:hAnsi="Arial Narrow"/>
        </w:rPr>
        <w:t xml:space="preserve">Don’t forget….any problems, you can email me. Enjoy! From Mrs Martin </w:t>
      </w:r>
    </w:p>
    <w:sectPr w:rsidR="008508B2" w:rsidRPr="00E265D5" w:rsidSect="006A14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01426"/>
    <w:multiLevelType w:val="hybridMultilevel"/>
    <w:tmpl w:val="9F921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06F3D"/>
    <w:multiLevelType w:val="hybridMultilevel"/>
    <w:tmpl w:val="4778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C2A04"/>
    <w:multiLevelType w:val="hybridMultilevel"/>
    <w:tmpl w:val="29EE19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C"/>
    <w:rsid w:val="00032445"/>
    <w:rsid w:val="00072FDF"/>
    <w:rsid w:val="000A11A2"/>
    <w:rsid w:val="000B559A"/>
    <w:rsid w:val="000C4792"/>
    <w:rsid w:val="000F46DD"/>
    <w:rsid w:val="005A07A0"/>
    <w:rsid w:val="006A142C"/>
    <w:rsid w:val="008508B2"/>
    <w:rsid w:val="00977ED8"/>
    <w:rsid w:val="00A32379"/>
    <w:rsid w:val="00AB639B"/>
    <w:rsid w:val="00B77054"/>
    <w:rsid w:val="00C02135"/>
    <w:rsid w:val="00CD123B"/>
    <w:rsid w:val="00CD3899"/>
    <w:rsid w:val="00D53509"/>
    <w:rsid w:val="00D5757E"/>
    <w:rsid w:val="00E23A0B"/>
    <w:rsid w:val="00E265D5"/>
    <w:rsid w:val="00E4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E7766-253F-4DA3-84E8-2CC1C98B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A07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YwMuM9qFI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cid:cafe6aa5-fa29-451d-9d9c-bc405782ef72@EURPRD10.PROD.OUTLOO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4E6571AD</Template>
  <TotalTime>16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S. Martin</dc:creator>
  <cp:keywords/>
  <dc:description/>
  <cp:lastModifiedBy>Mrs S. Martin</cp:lastModifiedBy>
  <cp:revision>7</cp:revision>
  <dcterms:created xsi:type="dcterms:W3CDTF">2020-03-19T16:36:00Z</dcterms:created>
  <dcterms:modified xsi:type="dcterms:W3CDTF">2020-03-20T09:23:00Z</dcterms:modified>
</cp:coreProperties>
</file>